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000" w:firstRow="0" w:lastRow="0" w:firstColumn="0" w:lastColumn="0" w:noHBand="0" w:noVBand="0"/>
      </w:tblPr>
      <w:tblGrid>
        <w:gridCol w:w="1885"/>
        <w:gridCol w:w="8094"/>
      </w:tblGrid>
      <w:tr w:rsidR="00005339" w14:paraId="447002B4" w14:textId="77777777">
        <w:tc>
          <w:tcPr>
            <w:tcW w:w="1908" w:type="dxa"/>
          </w:tcPr>
          <w:p w14:paraId="30E942F8" w14:textId="77777777" w:rsidR="00005339" w:rsidRDefault="007250C5">
            <w:pPr>
              <w:spacing w:after="120"/>
            </w:pPr>
            <w:r>
              <w:t>project</w:t>
            </w:r>
          </w:p>
        </w:tc>
        <w:tc>
          <w:tcPr>
            <w:tcW w:w="8287" w:type="dxa"/>
          </w:tcPr>
          <w:p w14:paraId="7FBB0306" w14:textId="77777777" w:rsidR="00005339" w:rsidRDefault="00005339">
            <w:pPr>
              <w:spacing w:after="120"/>
            </w:pPr>
          </w:p>
        </w:tc>
      </w:tr>
      <w:tr w:rsidR="00005339" w14:paraId="481A37AC" w14:textId="77777777">
        <w:tc>
          <w:tcPr>
            <w:tcW w:w="1908" w:type="dxa"/>
          </w:tcPr>
          <w:p w14:paraId="7928F54F" w14:textId="5AFA7B8D" w:rsidR="00005339" w:rsidRDefault="007250C5">
            <w:pPr>
              <w:spacing w:after="120"/>
            </w:pPr>
            <w:r>
              <w:t xml:space="preserve">project </w:t>
            </w:r>
            <w:r w:rsidR="00AD7CC1">
              <w:t>manager</w:t>
            </w:r>
          </w:p>
        </w:tc>
        <w:tc>
          <w:tcPr>
            <w:tcW w:w="8287" w:type="dxa"/>
          </w:tcPr>
          <w:p w14:paraId="3357BDD4" w14:textId="33ADDF89" w:rsidR="00005339" w:rsidRDefault="00520864">
            <w:pPr>
              <w:spacing w:after="120"/>
            </w:pPr>
            <w:r>
              <w:t>Ross</w:t>
            </w:r>
          </w:p>
        </w:tc>
      </w:tr>
      <w:tr w:rsidR="00005339" w14:paraId="7BF10F14" w14:textId="77777777">
        <w:tc>
          <w:tcPr>
            <w:tcW w:w="1908" w:type="dxa"/>
          </w:tcPr>
          <w:p w14:paraId="30D68A2B" w14:textId="77777777" w:rsidR="00005339" w:rsidRDefault="007250C5">
            <w:pPr>
              <w:spacing w:after="120"/>
            </w:pPr>
            <w:r>
              <w:t>date brief created</w:t>
            </w:r>
          </w:p>
        </w:tc>
        <w:tc>
          <w:tcPr>
            <w:tcW w:w="8287" w:type="dxa"/>
          </w:tcPr>
          <w:p w14:paraId="317F4E71" w14:textId="0608A031" w:rsidR="00005339" w:rsidRDefault="00005339">
            <w:pPr>
              <w:spacing w:after="120"/>
            </w:pPr>
          </w:p>
        </w:tc>
      </w:tr>
      <w:tr w:rsidR="00005339" w14:paraId="5CE3FA14" w14:textId="77777777">
        <w:tc>
          <w:tcPr>
            <w:tcW w:w="1908" w:type="dxa"/>
          </w:tcPr>
          <w:p w14:paraId="4DBACE3D" w14:textId="77777777" w:rsidR="00005339" w:rsidRDefault="007250C5">
            <w:pPr>
              <w:spacing w:after="120"/>
            </w:pPr>
            <w:r>
              <w:t>guide time</w:t>
            </w:r>
          </w:p>
        </w:tc>
        <w:tc>
          <w:tcPr>
            <w:tcW w:w="8287" w:type="dxa"/>
          </w:tcPr>
          <w:p w14:paraId="1286EAA2" w14:textId="77777777" w:rsidR="00005339" w:rsidRDefault="00005339">
            <w:pPr>
              <w:spacing w:after="120"/>
            </w:pPr>
          </w:p>
        </w:tc>
      </w:tr>
    </w:tbl>
    <w:p w14:paraId="6D3FD74C" w14:textId="77777777" w:rsidR="00005339" w:rsidRDefault="00005339">
      <w:pPr>
        <w:pStyle w:val="Heading2"/>
      </w:pPr>
    </w:p>
    <w:p w14:paraId="638943D3" w14:textId="77777777" w:rsidR="006D4EDE" w:rsidRDefault="006D4EDE" w:rsidP="006D4EDE"/>
    <w:p w14:paraId="27B9BAC8" w14:textId="45337E83" w:rsidR="006D4EDE" w:rsidRPr="006D4EDE" w:rsidRDefault="006D4EDE" w:rsidP="006D4EDE">
      <w:pPr>
        <w:sectPr w:rsidR="006D4EDE" w:rsidRPr="006D4EDE" w:rsidSect="00324FBB">
          <w:headerReference w:type="default" r:id="rId7"/>
          <w:footerReference w:type="default" r:id="rId8"/>
          <w:type w:val="continuous"/>
          <w:pgSz w:w="11899" w:h="16838"/>
          <w:pgMar w:top="1200" w:right="960" w:bottom="1200" w:left="960" w:header="708" w:footer="708" w:gutter="0"/>
          <w:cols w:space="720"/>
        </w:sect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gridCol w:w="1701"/>
      </w:tblGrid>
      <w:tr w:rsidR="00C54951" w14:paraId="3AE93F23" w14:textId="77777777" w:rsidTr="00EE7FB0">
        <w:tc>
          <w:tcPr>
            <w:tcW w:w="8359" w:type="dxa"/>
            <w:vAlign w:val="center"/>
          </w:tcPr>
          <w:p w14:paraId="48A49F78" w14:textId="77777777" w:rsidR="00C54951" w:rsidRDefault="00C54951" w:rsidP="005417BB"/>
        </w:tc>
        <w:tc>
          <w:tcPr>
            <w:tcW w:w="1701" w:type="dxa"/>
            <w:vAlign w:val="center"/>
          </w:tcPr>
          <w:p w14:paraId="6E868D57" w14:textId="387BBB7D" w:rsidR="00C54951" w:rsidRPr="00D13799" w:rsidRDefault="00C54951" w:rsidP="005417BB">
            <w:r w:rsidRPr="00D13799">
              <w:t>Y/N</w:t>
            </w:r>
          </w:p>
        </w:tc>
      </w:tr>
      <w:tr w:rsidR="006D4EDE" w14:paraId="17C75AAC" w14:textId="77777777" w:rsidTr="00EE7FB0">
        <w:tc>
          <w:tcPr>
            <w:tcW w:w="8359" w:type="dxa"/>
            <w:vAlign w:val="center"/>
          </w:tcPr>
          <w:p w14:paraId="571ED14A" w14:textId="6D90AF09" w:rsidR="00997F2B" w:rsidRPr="00695C37" w:rsidRDefault="00997F2B" w:rsidP="005417BB">
            <w:r>
              <w:t>Headline and keywords provided</w:t>
            </w:r>
          </w:p>
        </w:tc>
        <w:tc>
          <w:tcPr>
            <w:tcW w:w="1701" w:type="dxa"/>
            <w:vAlign w:val="center"/>
          </w:tcPr>
          <w:p w14:paraId="544FE314" w14:textId="7DD48A04" w:rsidR="00997F2B" w:rsidRDefault="00997F2B" w:rsidP="005417BB"/>
        </w:tc>
      </w:tr>
      <w:tr w:rsidR="00997F2B" w14:paraId="7C57B88B" w14:textId="77777777" w:rsidTr="00EE7FB0">
        <w:tc>
          <w:tcPr>
            <w:tcW w:w="8359" w:type="dxa"/>
            <w:vAlign w:val="center"/>
          </w:tcPr>
          <w:p w14:paraId="5D34BC65" w14:textId="3117D111" w:rsidR="00997F2B" w:rsidRDefault="00997F2B" w:rsidP="00997F2B">
            <w:r>
              <w:tab/>
              <w:t>Commas changed to semicolons</w:t>
            </w:r>
          </w:p>
        </w:tc>
        <w:tc>
          <w:tcPr>
            <w:tcW w:w="1701" w:type="dxa"/>
            <w:vAlign w:val="center"/>
          </w:tcPr>
          <w:p w14:paraId="4B2C44C9" w14:textId="5DBFB2F6" w:rsidR="00997F2B" w:rsidRPr="001D5EF9" w:rsidRDefault="00997F2B" w:rsidP="005417BB">
            <w:pPr>
              <w:rPr>
                <w:rFonts w:ascii="MS Gothic" w:eastAsia="MS Gothic" w:hAnsi="MS Gothic"/>
                <w:color w:val="000000"/>
              </w:rPr>
            </w:pPr>
          </w:p>
        </w:tc>
      </w:tr>
      <w:tr w:rsidR="00997F2B" w14:paraId="1A701F74" w14:textId="77777777" w:rsidTr="00EE7FB0">
        <w:tc>
          <w:tcPr>
            <w:tcW w:w="8359" w:type="dxa"/>
            <w:vAlign w:val="center"/>
          </w:tcPr>
          <w:p w14:paraId="7EC94505" w14:textId="7A6E92CC" w:rsidR="00997F2B" w:rsidRDefault="00997F2B" w:rsidP="005417BB">
            <w:r>
              <w:tab/>
              <w:t>Keywords in uppercase</w:t>
            </w:r>
          </w:p>
        </w:tc>
        <w:tc>
          <w:tcPr>
            <w:tcW w:w="1701" w:type="dxa"/>
            <w:vAlign w:val="center"/>
          </w:tcPr>
          <w:p w14:paraId="0A69DDD6" w14:textId="1E417CC8" w:rsidR="00997F2B" w:rsidRPr="001D5EF9" w:rsidRDefault="00997F2B" w:rsidP="005417BB">
            <w:pPr>
              <w:rPr>
                <w:rFonts w:ascii="MS Gothic" w:eastAsia="MS Gothic" w:hAnsi="MS Gothic"/>
                <w:color w:val="000000"/>
              </w:rPr>
            </w:pPr>
          </w:p>
        </w:tc>
      </w:tr>
      <w:tr w:rsidR="00997F2B" w14:paraId="0F7A5B55" w14:textId="77777777" w:rsidTr="00EE7FB0">
        <w:tc>
          <w:tcPr>
            <w:tcW w:w="8359" w:type="dxa"/>
            <w:vAlign w:val="center"/>
          </w:tcPr>
          <w:p w14:paraId="34315155" w14:textId="173734B9" w:rsidR="006D4EDE" w:rsidRDefault="00997F2B" w:rsidP="005417BB">
            <w:r>
              <w:tab/>
              <w:t>Edited for journal style</w:t>
            </w:r>
          </w:p>
        </w:tc>
        <w:tc>
          <w:tcPr>
            <w:tcW w:w="1701" w:type="dxa"/>
            <w:vAlign w:val="center"/>
          </w:tcPr>
          <w:p w14:paraId="6309F149" w14:textId="515CD055" w:rsidR="00997F2B" w:rsidRPr="001D5EF9" w:rsidRDefault="00997F2B" w:rsidP="005417BB">
            <w:pPr>
              <w:rPr>
                <w:rFonts w:ascii="MS Gothic" w:eastAsia="MS Gothic" w:hAnsi="MS Gothic"/>
                <w:color w:val="000000"/>
              </w:rPr>
            </w:pPr>
          </w:p>
        </w:tc>
      </w:tr>
      <w:tr w:rsidR="006D4EDE" w14:paraId="4306ACD9" w14:textId="77777777" w:rsidTr="00EE7FB0">
        <w:tc>
          <w:tcPr>
            <w:tcW w:w="8359" w:type="dxa"/>
            <w:vAlign w:val="center"/>
          </w:tcPr>
          <w:p w14:paraId="022D793E" w14:textId="52C06EFF" w:rsidR="006D4EDE" w:rsidRDefault="006D4EDE" w:rsidP="005417BB">
            <w:r>
              <w:tab/>
              <w:t>Headline updated to NIHR-approved version</w:t>
            </w:r>
          </w:p>
        </w:tc>
        <w:tc>
          <w:tcPr>
            <w:tcW w:w="1701" w:type="dxa"/>
            <w:vAlign w:val="center"/>
          </w:tcPr>
          <w:p w14:paraId="2590E750" w14:textId="77777777" w:rsidR="006D4EDE" w:rsidRPr="001D5EF9" w:rsidRDefault="006D4EDE" w:rsidP="005417BB">
            <w:pPr>
              <w:rPr>
                <w:rFonts w:ascii="MS Gothic" w:eastAsia="MS Gothic" w:hAnsi="MS Gothic"/>
                <w:color w:val="000000"/>
              </w:rPr>
            </w:pPr>
          </w:p>
        </w:tc>
      </w:tr>
      <w:tr w:rsidR="006D4EDE" w14:paraId="1C8A236F" w14:textId="77777777" w:rsidTr="00EE7FB0">
        <w:tc>
          <w:tcPr>
            <w:tcW w:w="8359" w:type="dxa"/>
            <w:vAlign w:val="center"/>
          </w:tcPr>
          <w:p w14:paraId="50EDA161" w14:textId="77777777" w:rsidR="006D4EDE" w:rsidRDefault="006D4EDE" w:rsidP="005417BB"/>
        </w:tc>
        <w:tc>
          <w:tcPr>
            <w:tcW w:w="1701" w:type="dxa"/>
            <w:vAlign w:val="center"/>
          </w:tcPr>
          <w:p w14:paraId="4754D55D" w14:textId="77777777" w:rsidR="006D4EDE" w:rsidRPr="001D5EF9" w:rsidRDefault="006D4EDE" w:rsidP="005417BB">
            <w:pPr>
              <w:rPr>
                <w:rFonts w:ascii="MS Gothic" w:eastAsia="MS Gothic" w:hAnsi="MS Gothic"/>
                <w:color w:val="000000"/>
              </w:rPr>
            </w:pPr>
          </w:p>
        </w:tc>
      </w:tr>
      <w:tr w:rsidR="00997F2B" w14:paraId="437A3F38" w14:textId="77777777" w:rsidTr="00EE7FB0">
        <w:tc>
          <w:tcPr>
            <w:tcW w:w="8359" w:type="dxa"/>
            <w:vAlign w:val="center"/>
          </w:tcPr>
          <w:p w14:paraId="37716B25" w14:textId="7221E7EE" w:rsidR="00997F2B" w:rsidRDefault="00C54951" w:rsidP="005417BB">
            <w:r>
              <w:t>NIHR title sup</w:t>
            </w:r>
            <w:r w:rsidR="006D4EDE">
              <w:t>p</w:t>
            </w:r>
            <w:r>
              <w:t>lied and added to file</w:t>
            </w:r>
          </w:p>
        </w:tc>
        <w:tc>
          <w:tcPr>
            <w:tcW w:w="1701" w:type="dxa"/>
            <w:vAlign w:val="center"/>
          </w:tcPr>
          <w:p w14:paraId="15283B5E" w14:textId="77777777" w:rsidR="00997F2B" w:rsidRPr="001D5EF9" w:rsidRDefault="00997F2B" w:rsidP="005417BB">
            <w:pPr>
              <w:rPr>
                <w:rFonts w:ascii="MS Gothic" w:eastAsia="MS Gothic" w:hAnsi="MS Gothic"/>
                <w:color w:val="000000"/>
              </w:rPr>
            </w:pPr>
          </w:p>
        </w:tc>
      </w:tr>
      <w:tr w:rsidR="00997F2B" w14:paraId="16FEE0F9" w14:textId="77777777" w:rsidTr="00EE7FB0">
        <w:tc>
          <w:tcPr>
            <w:tcW w:w="8359" w:type="dxa"/>
            <w:vAlign w:val="center"/>
          </w:tcPr>
          <w:p w14:paraId="71E8E891" w14:textId="77777777" w:rsidR="00997F2B" w:rsidRDefault="00997F2B" w:rsidP="005417BB"/>
        </w:tc>
        <w:tc>
          <w:tcPr>
            <w:tcW w:w="1701" w:type="dxa"/>
            <w:vAlign w:val="center"/>
          </w:tcPr>
          <w:p w14:paraId="0F2EF1CC" w14:textId="77777777" w:rsidR="00997F2B" w:rsidRPr="001D5EF9" w:rsidRDefault="00997F2B" w:rsidP="005417BB">
            <w:pPr>
              <w:rPr>
                <w:rFonts w:ascii="MS Gothic" w:eastAsia="MS Gothic" w:hAnsi="MS Gothic"/>
                <w:color w:val="000000"/>
              </w:rPr>
            </w:pPr>
          </w:p>
        </w:tc>
      </w:tr>
    </w:tbl>
    <w:p w14:paraId="4889C068" w14:textId="77777777" w:rsidR="00A7342D" w:rsidRDefault="00A7342D">
      <w:pPr>
        <w:pStyle w:val="Heading2"/>
      </w:pPr>
    </w:p>
    <w:p w14:paraId="1B3F40D5" w14:textId="2F681F69" w:rsidR="00005339" w:rsidRDefault="00A7342D">
      <w:pPr>
        <w:pStyle w:val="Heading2"/>
      </w:pPr>
      <w:r>
        <w:t>S</w:t>
      </w:r>
      <w:r w:rsidR="007250C5">
        <w:t>pecial instructions</w:t>
      </w:r>
    </w:p>
    <w:p w14:paraId="64A6EB5E" w14:textId="77777777" w:rsidR="007250C5" w:rsidRDefault="007250C5"/>
    <w:p w14:paraId="72A053A1" w14:textId="67F33D19" w:rsidR="00156E60" w:rsidRDefault="00A06379">
      <w:r>
        <w:t>Various parts of the report have been adapted from the authors’ other publications and will need credit lines added. The author has been queried to check all these sections have been indicated in the report. The supplementary material is also adapted from two open access articles and will need the appropriate credit lines.</w:t>
      </w:r>
    </w:p>
    <w:p w14:paraId="797BD699" w14:textId="1EE4B42E" w:rsidR="00A06379" w:rsidRDefault="00A06379"/>
    <w:p w14:paraId="46E10148" w14:textId="703E54B4" w:rsidR="00A06379" w:rsidRDefault="00A06379">
      <w:r>
        <w:t>Appendix 3 appears to be reproduced study material and will not need to heavily edited.</w:t>
      </w:r>
    </w:p>
    <w:p w14:paraId="2244647E" w14:textId="34D00D37" w:rsidR="00A06379" w:rsidRDefault="00A06379"/>
    <w:p w14:paraId="2C97CFD9" w14:textId="6AF1E373" w:rsidR="00A06379" w:rsidRDefault="00A06379">
      <w:r>
        <w:t>SPECTRUM has been left unexpanded in the author affiliations as it stands for ‘</w:t>
      </w:r>
      <w:r w:rsidRPr="00C02A55">
        <w:rPr>
          <w:rFonts w:ascii="Arial" w:hAnsi="Arial" w:cs="Arial"/>
        </w:rPr>
        <w:t>Shaping Public hEalth poliCies To Reduce ineqUalities and harm</w:t>
      </w:r>
      <w:r>
        <w:rPr>
          <w:rFonts w:ascii="Arial" w:hAnsi="Arial" w:cs="Arial"/>
        </w:rPr>
        <w:t>’.</w:t>
      </w:r>
    </w:p>
    <w:sectPr w:rsidR="00A06379">
      <w:headerReference w:type="default" r:id="rId9"/>
      <w:footerReference w:type="default" r:id="rId10"/>
      <w:type w:val="continuous"/>
      <w:pgSz w:w="11899" w:h="16838"/>
      <w:pgMar w:top="1200" w:right="960" w:bottom="1200" w:left="9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DC687" w14:textId="77777777" w:rsidR="00AA3E17" w:rsidRDefault="00AA3E17">
      <w:r>
        <w:separator/>
      </w:r>
    </w:p>
  </w:endnote>
  <w:endnote w:type="continuationSeparator" w:id="0">
    <w:p w14:paraId="6CE72BA3" w14:textId="77777777" w:rsidR="00AA3E17" w:rsidRDefault="00AA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2342D" w14:textId="77777777" w:rsidR="00005339" w:rsidRDefault="007250C5">
    <w:pPr>
      <w:pStyle w:val="Footer"/>
      <w:rPr>
        <w:sz w:val="18"/>
      </w:rPr>
    </w:pPr>
    <w:r>
      <w:rPr>
        <w:sz w:val="18"/>
      </w:rPr>
      <w:t>prepress projects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631D4" w14:textId="77777777" w:rsidR="00005339" w:rsidRDefault="007250C5">
    <w:pPr>
      <w:pStyle w:val="Footer"/>
      <w:rPr>
        <w:sz w:val="18"/>
      </w:rPr>
    </w:pPr>
    <w:r>
      <w:rPr>
        <w:sz w:val="18"/>
      </w:rPr>
      <w:t>prepress projects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8495C" w14:textId="77777777" w:rsidR="00AA3E17" w:rsidRDefault="00AA3E17">
      <w:r>
        <w:separator/>
      </w:r>
    </w:p>
  </w:footnote>
  <w:footnote w:type="continuationSeparator" w:id="0">
    <w:p w14:paraId="7EDEAC8B" w14:textId="77777777" w:rsidR="00AA3E17" w:rsidRDefault="00AA3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666AA" w14:textId="274FFAB6" w:rsidR="00005339" w:rsidRDefault="007250C5">
    <w:pPr>
      <w:rPr>
        <w:b/>
        <w:color w:val="003366"/>
        <w:sz w:val="32"/>
      </w:rPr>
    </w:pPr>
    <w:r>
      <w:rPr>
        <w:b/>
        <w:color w:val="003366"/>
        <w:sz w:val="32"/>
      </w:rPr>
      <w:t>copy-editing brief</w:t>
    </w:r>
  </w:p>
  <w:p w14:paraId="4251EB10" w14:textId="77777777" w:rsidR="00324FBB" w:rsidRDefault="00324FBB">
    <w:pPr>
      <w:rPr>
        <w:b/>
        <w:color w:val="003366"/>
        <w:sz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4B614" w14:textId="77777777" w:rsidR="00005339" w:rsidRDefault="007250C5">
    <w:pPr>
      <w:rPr>
        <w:b/>
        <w:color w:val="003366"/>
        <w:sz w:val="32"/>
      </w:rPr>
    </w:pPr>
    <w:r>
      <w:rPr>
        <w:b/>
        <w:color w:val="003366"/>
        <w:sz w:val="32"/>
      </w:rPr>
      <w:t>copy-editing brief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903550"/>
    <w:multiLevelType w:val="hybridMultilevel"/>
    <w:tmpl w:val="E75A2D20"/>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51184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0C5"/>
    <w:rsid w:val="00005339"/>
    <w:rsid w:val="000F0447"/>
    <w:rsid w:val="00156E60"/>
    <w:rsid w:val="00324FBB"/>
    <w:rsid w:val="003D6837"/>
    <w:rsid w:val="00520864"/>
    <w:rsid w:val="006D4EDE"/>
    <w:rsid w:val="007250C5"/>
    <w:rsid w:val="008F5948"/>
    <w:rsid w:val="00997F2B"/>
    <w:rsid w:val="00A06379"/>
    <w:rsid w:val="00A7342D"/>
    <w:rsid w:val="00AA3E17"/>
    <w:rsid w:val="00AD7CC1"/>
    <w:rsid w:val="00C54951"/>
    <w:rsid w:val="00D13799"/>
    <w:rsid w:val="00E753A1"/>
    <w:rsid w:val="00EB051F"/>
    <w:rsid w:val="00EE7F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EC5356"/>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rFonts w:ascii="Helvetica" w:hAnsi="Helvetica"/>
      <w:noProof/>
    </w:rPr>
  </w:style>
  <w:style w:type="paragraph" w:styleId="Heading2">
    <w:name w:val="heading 2"/>
    <w:basedOn w:val="Normal"/>
    <w:next w:val="Normal"/>
    <w:qFormat/>
    <w:pPr>
      <w:keepNext/>
      <w:tabs>
        <w:tab w:val="left" w:pos="360"/>
        <w:tab w:val="left" w:pos="1920"/>
        <w:tab w:val="left" w:pos="2280"/>
        <w:tab w:val="left" w:pos="3600"/>
        <w:tab w:val="left" w:pos="3960"/>
      </w:tabs>
      <w:spacing w:before="240" w:after="60"/>
      <w:outlineLvl w:val="1"/>
    </w:pPr>
    <w:rPr>
      <w:b/>
      <w:i/>
      <w:color w:val="00336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checklistentry">
    <w:name w:val="checklist entry"/>
    <w:basedOn w:val="Normal"/>
    <w:pPr>
      <w:tabs>
        <w:tab w:val="left" w:pos="360"/>
        <w:tab w:val="left" w:pos="1920"/>
        <w:tab w:val="left" w:pos="2280"/>
        <w:tab w:val="left" w:pos="3600"/>
        <w:tab w:val="left" w:pos="3960"/>
        <w:tab w:val="left" w:pos="4800"/>
        <w:tab w:val="left" w:pos="5160"/>
      </w:tabs>
      <w:ind w:left="360" w:hanging="360"/>
    </w:pPr>
  </w:style>
  <w:style w:type="paragraph" w:styleId="ListParagraph">
    <w:name w:val="List Paragraph"/>
    <w:basedOn w:val="Normal"/>
    <w:uiPriority w:val="34"/>
    <w:qFormat/>
    <w:rsid w:val="00997F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ve/Library/Group%20Containers/UBF8T346G9.Office/User%20Content.localized/Templates.localized/Copy-editing%20brie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Copy-editing brief.dot</Template>
  <TotalTime>9</TotalTime>
  <Pages>1</Pages>
  <Words>134</Words>
  <Characters>732</Characters>
  <Application>Microsoft Office Word</Application>
  <DocSecurity>0</DocSecurity>
  <Lines>19</Lines>
  <Paragraphs>11</Paragraphs>
  <ScaleCrop>false</ScaleCrop>
  <HeadingPairs>
    <vt:vector size="2" baseType="variant">
      <vt:variant>
        <vt:lpstr>Title</vt:lpstr>
      </vt:variant>
      <vt:variant>
        <vt:i4>1</vt:i4>
      </vt:variant>
    </vt:vector>
  </HeadingPairs>
  <TitlesOfParts>
    <vt:vector size="1" baseType="lpstr">
      <vt:lpstr>project</vt:lpstr>
    </vt:vector>
  </TitlesOfParts>
  <Company>Prepress Projects Ltd</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dc:title>
  <dc:subject/>
  <dc:creator>Lucy Harrier</dc:creator>
  <cp:keywords/>
  <cp:lastModifiedBy>Euan Notley</cp:lastModifiedBy>
  <cp:revision>8</cp:revision>
  <cp:lastPrinted>2004-01-07T13:42:00Z</cp:lastPrinted>
  <dcterms:created xsi:type="dcterms:W3CDTF">2019-01-07T17:24:00Z</dcterms:created>
  <dcterms:modified xsi:type="dcterms:W3CDTF">2022-08-30T10:57:00Z</dcterms:modified>
</cp:coreProperties>
</file>